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BB7F" w14:textId="77777777" w:rsidR="005A76ED" w:rsidRDefault="005A76ED" w:rsidP="005A76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SOMERSELT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1B5AFEF" w14:textId="77777777" w:rsidR="005A76ED" w:rsidRDefault="005A76ED" w:rsidP="005A76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2B3187" w14:textId="77777777" w:rsidR="005A76ED" w:rsidRDefault="005A76ED" w:rsidP="005A76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17C961" w14:textId="77777777" w:rsidR="005A76ED" w:rsidRDefault="005A76ED" w:rsidP="005A76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Bridgewater, Somerset,</w:t>
      </w:r>
    </w:p>
    <w:p w14:paraId="21957711" w14:textId="77777777" w:rsidR="005A76ED" w:rsidRDefault="005A76ED" w:rsidP="005A76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William Paulet(q.v.).</w:t>
      </w:r>
    </w:p>
    <w:p w14:paraId="7E057F25" w14:textId="77777777" w:rsidR="005A76ED" w:rsidRDefault="005A76ED" w:rsidP="005A76ED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EBA295" w14:textId="77777777" w:rsidR="005A76ED" w:rsidRDefault="005A76ED" w:rsidP="005A76ED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p.34)</w:t>
      </w:r>
    </w:p>
    <w:p w14:paraId="71C8F695" w14:textId="77777777" w:rsidR="005A76ED" w:rsidRDefault="005A76ED" w:rsidP="005A76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5A8A4C5" w14:textId="77777777" w:rsidR="005A76ED" w:rsidRDefault="005A76ED" w:rsidP="005A76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1C5F01B" w14:textId="77777777" w:rsidR="005A76ED" w:rsidRDefault="005A76ED" w:rsidP="005A76ED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31 March 2022</w:t>
      </w:r>
    </w:p>
    <w:p w14:paraId="1795A6A1" w14:textId="51993425" w:rsidR="00BA00AB" w:rsidRPr="005A76E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A76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1F133" w14:textId="77777777" w:rsidR="005A76ED" w:rsidRDefault="005A76ED" w:rsidP="009139A6">
      <w:r>
        <w:separator/>
      </w:r>
    </w:p>
  </w:endnote>
  <w:endnote w:type="continuationSeparator" w:id="0">
    <w:p w14:paraId="1F082706" w14:textId="77777777" w:rsidR="005A76ED" w:rsidRDefault="005A76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BC0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B5D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706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63059" w14:textId="77777777" w:rsidR="005A76ED" w:rsidRDefault="005A76ED" w:rsidP="009139A6">
      <w:r>
        <w:separator/>
      </w:r>
    </w:p>
  </w:footnote>
  <w:footnote w:type="continuationSeparator" w:id="0">
    <w:p w14:paraId="34F0FDD1" w14:textId="77777777" w:rsidR="005A76ED" w:rsidRDefault="005A76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E1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F6F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90A7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6ED"/>
    <w:rsid w:val="000666E0"/>
    <w:rsid w:val="002510B7"/>
    <w:rsid w:val="005A76E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2E343"/>
  <w15:chartTrackingRefBased/>
  <w15:docId w15:val="{A1272010-6B12-420B-A271-CB2B2A57E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2022-03-31T19:45:00Z</dcterms:created>
  <dcterms:modified xsi:type="dcterms:W3CDTF">2022-03-31T19:46:00Z</dcterms:modified>
</cp:coreProperties>
</file>